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F8C0B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平顶山万顺农业科技开发有限公司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平顶山万顺农业科技开发有限公司</w:t>
      </w:r>
    </w:p>
    <w:p w14:paraId="0A7AD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平顶山万顺农业科技开发有限公司成立于2016年6月，注册资金1000万元，公司生态农业产业园位于河南省鲁山县马楼乡尧虎营村，占地面积300亩，是一家集蔬香菇菌棒生产和销售、香菇种植和销售的现代农业企业。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农业企业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张万顺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16696972888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16696972888@163.com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办公职员  1人   熟练使用电脑和办公办公软件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工人      5 人  吃苦耐劳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bookmarkStart w:id="0" w:name="_GoBack"/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3000-5000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bookmarkEnd w:id="0"/>
      <w:r>
        <w:rPr>
          <w:rFonts w:ascii="华文中宋" w:hAnsi="华文中宋" w:eastAsia="华文中宋"/>
          <w:sz w:val="28"/>
          <w:szCs w:val="28"/>
        </w:rPr>
        <w:t>/</w:t>
      </w:r>
      <w:r>
        <w:rPr>
          <w:rFonts w:hint="eastAsia" w:ascii="华文中宋" w:hAnsi="华文中宋" w:eastAsia="华文中宋"/>
          <w:sz w:val="28"/>
          <w:szCs w:val="28"/>
        </w:rPr>
        <w:t>月</w:t>
      </w:r>
    </w:p>
    <w:p w14:paraId="4C3CBB5A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五险一金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鲁山县马楼乡尧虎营村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4D623BD"/>
    <w:rsid w:val="26E848A3"/>
    <w:rsid w:val="320F470F"/>
    <w:rsid w:val="338C0DA0"/>
    <w:rsid w:val="38911D64"/>
    <w:rsid w:val="419B0120"/>
    <w:rsid w:val="434D53A5"/>
    <w:rsid w:val="470B7D72"/>
    <w:rsid w:val="4B972761"/>
    <w:rsid w:val="4F421746"/>
    <w:rsid w:val="537C75C9"/>
    <w:rsid w:val="548250F0"/>
    <w:rsid w:val="55C83F55"/>
    <w:rsid w:val="58DB6CD4"/>
    <w:rsid w:val="5D2274CA"/>
    <w:rsid w:val="5E7B6072"/>
    <w:rsid w:val="67137642"/>
    <w:rsid w:val="694C29AA"/>
    <w:rsid w:val="6D066BB0"/>
    <w:rsid w:val="6D535020"/>
    <w:rsid w:val="6E8D1AC5"/>
    <w:rsid w:val="6FAE6CB8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259</Words>
  <Characters>303</Characters>
  <Lines>0</Lines>
  <Paragraphs>0</Paragraphs>
  <TotalTime>0</TotalTime>
  <ScaleCrop>false</ScaleCrop>
  <LinksUpToDate>false</LinksUpToDate>
  <CharactersWithSpaces>404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2026-01-26T07:33:35Z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ADA639AC6E424B5EAAED81BDC11F0BC6_13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